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17A0E" w14:textId="05501D15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15B23903">
        <w:rPr>
          <w:rFonts w:cs="Arial"/>
        </w:rPr>
        <w:t>Številka:</w:t>
      </w:r>
      <w:r w:rsidR="0DAC477F" w:rsidRPr="15B23903">
        <w:rPr>
          <w:rFonts w:cs="Arial"/>
        </w:rPr>
        <w:t xml:space="preserve"> </w:t>
      </w:r>
      <w:r w:rsidR="00D657AB">
        <w:rPr>
          <w:rFonts w:cs="Arial"/>
        </w:rPr>
        <w:t>28</w:t>
      </w:r>
      <w:r w:rsidR="3B6A26EB" w:rsidRPr="15B23903">
        <w:rPr>
          <w:rFonts w:cs="Arial"/>
        </w:rPr>
        <w:t>.</w:t>
      </w:r>
      <w:r w:rsidR="0DAC477F" w:rsidRPr="15B23903">
        <w:rPr>
          <w:rFonts w:cs="Arial"/>
        </w:rPr>
        <w:t>2024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0BA57768" w14:textId="77777777" w:rsidR="00336FE6" w:rsidRPr="002A186B" w:rsidRDefault="00336FE6" w:rsidP="00336FE6">
      <w:pPr>
        <w:jc w:val="center"/>
        <w:rPr>
          <w:rFonts w:cs="Arial"/>
          <w:b/>
        </w:rPr>
      </w:pPr>
      <w:r w:rsidRPr="002A186B">
        <w:rPr>
          <w:rFonts w:cs="Arial"/>
          <w:b/>
        </w:rPr>
        <w:t>IZJAVA ZA PRIDOBITEV PODATKOV O SODELUJOČEM PODJETJU</w:t>
      </w:r>
    </w:p>
    <w:p w14:paraId="65E29590" w14:textId="101E5C93" w:rsidR="00336FE6" w:rsidRDefault="00336FE6" w:rsidP="00336FE6">
      <w:pPr>
        <w:tabs>
          <w:tab w:val="left" w:pos="1083"/>
        </w:tabs>
        <w:rPr>
          <w:rFonts w:cs="Arial"/>
        </w:rPr>
      </w:pPr>
    </w:p>
    <w:p w14:paraId="77D238DC" w14:textId="77777777" w:rsidR="007C7BFB" w:rsidRDefault="007C7BFB" w:rsidP="00336FE6">
      <w:pPr>
        <w:tabs>
          <w:tab w:val="left" w:pos="1083"/>
        </w:tabs>
        <w:rPr>
          <w:rFonts w:cs="Arial"/>
        </w:rPr>
      </w:pPr>
    </w:p>
    <w:p w14:paraId="4090ABC6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91AAB71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5F2FBFBA" w14:textId="77777777" w:rsidR="00336FE6" w:rsidRDefault="00336FE6" w:rsidP="00336FE6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45DB2CD2" w14:textId="77777777" w:rsidR="00336FE6" w:rsidRDefault="00336FE6" w:rsidP="00336FE6">
      <w:pPr>
        <w:tabs>
          <w:tab w:val="left" w:pos="1083"/>
        </w:tabs>
        <w:rPr>
          <w:rFonts w:cs="Arial"/>
        </w:rPr>
      </w:pPr>
    </w:p>
    <w:p w14:paraId="04533D7F" w14:textId="77777777" w:rsidR="00336FE6" w:rsidRDefault="00336FE6" w:rsidP="00336FE6">
      <w:pPr>
        <w:jc w:val="both"/>
        <w:rPr>
          <w:rFonts w:cs="Arial"/>
        </w:rPr>
      </w:pPr>
    </w:p>
    <w:p w14:paraId="086AF660" w14:textId="77777777" w:rsidR="00336FE6" w:rsidRDefault="00336FE6" w:rsidP="00336FE6">
      <w:pPr>
        <w:jc w:val="both"/>
        <w:rPr>
          <w:rFonts w:cs="Arial"/>
        </w:rPr>
      </w:pPr>
    </w:p>
    <w:p w14:paraId="0A7A6E0F" w14:textId="5898D8C3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B81FAE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15DCFD3C" w14:textId="77777777" w:rsidR="00336FE6" w:rsidRDefault="00336FE6" w:rsidP="00336FE6">
      <w:pPr>
        <w:jc w:val="both"/>
        <w:rPr>
          <w:rFonts w:cs="Arial"/>
        </w:rPr>
      </w:pPr>
    </w:p>
    <w:p w14:paraId="59EB9AB9" w14:textId="77777777" w:rsidR="00336FE6" w:rsidRDefault="00336FE6" w:rsidP="00336FE6">
      <w:pPr>
        <w:jc w:val="both"/>
        <w:rPr>
          <w:rFonts w:cs="Arial"/>
        </w:rPr>
      </w:pPr>
    </w:p>
    <w:p w14:paraId="2BC9D02F" w14:textId="7C1FFA4E" w:rsidR="00336FE6" w:rsidRDefault="007F54EE" w:rsidP="00336FE6">
      <w:pPr>
        <w:jc w:val="both"/>
        <w:rPr>
          <w:rFonts w:cs="Arial"/>
        </w:rPr>
      </w:pPr>
      <w:r>
        <w:rPr>
          <w:rFonts w:cs="Arial"/>
        </w:rPr>
        <w:t>V ______</w:t>
      </w:r>
      <w:r w:rsidR="00C31FC0">
        <w:rPr>
          <w:rFonts w:cs="Arial"/>
        </w:rPr>
        <w:t>____</w:t>
      </w:r>
      <w:r>
        <w:rPr>
          <w:rFonts w:cs="Arial"/>
        </w:rPr>
        <w:t>__, dne __</w:t>
      </w:r>
      <w:r w:rsidR="00C31FC0">
        <w:rPr>
          <w:rFonts w:cs="Arial"/>
        </w:rPr>
        <w:t>___</w:t>
      </w:r>
      <w:r>
        <w:rPr>
          <w:rFonts w:cs="Arial"/>
        </w:rPr>
        <w:t>______</w:t>
      </w:r>
    </w:p>
    <w:p w14:paraId="78447835" w14:textId="77777777" w:rsidR="00336FE6" w:rsidRPr="00F35A6C" w:rsidRDefault="00336FE6" w:rsidP="00336FE6">
      <w:pPr>
        <w:jc w:val="both"/>
        <w:rPr>
          <w:rFonts w:cs="Arial"/>
        </w:rPr>
      </w:pPr>
    </w:p>
    <w:p w14:paraId="75C480FD" w14:textId="77777777" w:rsidR="00336FE6" w:rsidRPr="00F35A6C" w:rsidRDefault="00336FE6" w:rsidP="00336FE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0E954DF1" w14:textId="77777777" w:rsidR="00336FE6" w:rsidRDefault="00336FE6" w:rsidP="00336FE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0DBDCE9" w14:textId="77777777" w:rsidR="00336FE6" w:rsidRPr="007838D2" w:rsidRDefault="00336FE6" w:rsidP="00336FE6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7D7391BE" w14:textId="77777777" w:rsidR="007F54EE" w:rsidRDefault="007F54EE" w:rsidP="00A42C35">
      <w:pPr>
        <w:jc w:val="both"/>
        <w:rPr>
          <w:rFonts w:cs="Arial"/>
          <w:i/>
        </w:rPr>
      </w:pPr>
    </w:p>
    <w:p w14:paraId="1FF67ED1" w14:textId="77777777" w:rsidR="007F54EE" w:rsidRDefault="007F54EE" w:rsidP="00A42C35">
      <w:pPr>
        <w:jc w:val="both"/>
        <w:rPr>
          <w:rFonts w:cs="Arial"/>
          <w:i/>
        </w:rPr>
      </w:pPr>
    </w:p>
    <w:p w14:paraId="6766A606" w14:textId="66A696DD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53DB" w14:textId="77777777" w:rsidR="00DC0E8A" w:rsidRDefault="00DC0E8A">
      <w:r>
        <w:separator/>
      </w:r>
    </w:p>
  </w:endnote>
  <w:endnote w:type="continuationSeparator" w:id="0">
    <w:p w14:paraId="78FAF9FD" w14:textId="77777777" w:rsidR="00DC0E8A" w:rsidRDefault="00DC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D5FBD" w14:textId="32A3313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81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2805490"/>
      <w:docPartObj>
        <w:docPartGallery w:val="Page Numbers (Bottom of Page)"/>
        <w:docPartUnique/>
      </w:docPartObj>
    </w:sdtPr>
    <w:sdtEndPr/>
    <w:sdtContent>
      <w:p w14:paraId="16EF8A7D" w14:textId="71AF3CF4" w:rsidR="00111503" w:rsidRDefault="0011150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11BC68" w14:textId="739A4631" w:rsidR="00370866" w:rsidRPr="00FC6CF0" w:rsidRDefault="00962D65" w:rsidP="00962D65">
    <w:pPr>
      <w:pStyle w:val="Noga"/>
      <w:jc w:val="right"/>
      <w:rPr>
        <w:rFonts w:cs="Arial"/>
        <w:sz w:val="2"/>
        <w:szCs w:val="2"/>
      </w:rPr>
    </w:pPr>
    <w:r>
      <w:rPr>
        <w:noProof/>
      </w:rPr>
      <w:drawing>
        <wp:inline distT="0" distB="0" distL="0" distR="0" wp14:anchorId="0083C34F" wp14:editId="59E86AC4">
          <wp:extent cx="1975757" cy="367184"/>
          <wp:effectExtent l="0" t="0" r="5715" b="0"/>
          <wp:docPr id="140088291" name="Slika 2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88291" name="Slika 2" descr="Slika, ki vsebuje besede besedilo, pisava, logotip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24" cy="38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B7038" w14:textId="77777777" w:rsidR="00DC0E8A" w:rsidRDefault="00DC0E8A">
      <w:r>
        <w:separator/>
      </w:r>
    </w:p>
  </w:footnote>
  <w:footnote w:type="continuationSeparator" w:id="0">
    <w:p w14:paraId="186AF490" w14:textId="77777777" w:rsidR="00DC0E8A" w:rsidRDefault="00DC0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5071503" w14:paraId="7603C50A" w14:textId="77777777" w:rsidTr="55071503">
      <w:trPr>
        <w:trHeight w:val="300"/>
      </w:trPr>
      <w:tc>
        <w:tcPr>
          <w:tcW w:w="3020" w:type="dxa"/>
        </w:tcPr>
        <w:p w14:paraId="2FE1C6E7" w14:textId="3606BCAC" w:rsidR="55071503" w:rsidRDefault="55071503" w:rsidP="55071503">
          <w:pPr>
            <w:pStyle w:val="Glava"/>
            <w:ind w:left="-115"/>
          </w:pPr>
        </w:p>
      </w:tc>
      <w:tc>
        <w:tcPr>
          <w:tcW w:w="3020" w:type="dxa"/>
        </w:tcPr>
        <w:p w14:paraId="3BEA695D" w14:textId="67B55E64" w:rsidR="55071503" w:rsidRDefault="55071503" w:rsidP="55071503">
          <w:pPr>
            <w:pStyle w:val="Glava"/>
            <w:jc w:val="center"/>
          </w:pPr>
        </w:p>
      </w:tc>
      <w:tc>
        <w:tcPr>
          <w:tcW w:w="3020" w:type="dxa"/>
        </w:tcPr>
        <w:p w14:paraId="48671AD7" w14:textId="359DC2E0" w:rsidR="55071503" w:rsidRDefault="55071503" w:rsidP="55071503">
          <w:pPr>
            <w:pStyle w:val="Glava"/>
            <w:ind w:right="-115"/>
            <w:jc w:val="right"/>
          </w:pPr>
        </w:p>
      </w:tc>
    </w:tr>
  </w:tbl>
  <w:p w14:paraId="551652DE" w14:textId="4E7E05E6" w:rsidR="55071503" w:rsidRDefault="55071503" w:rsidP="5507150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57D13" w:rsidRPr="00757D13" w14:paraId="79EB6906" w14:textId="77777777" w:rsidTr="00111503">
      <w:tc>
        <w:tcPr>
          <w:tcW w:w="9232" w:type="dxa"/>
          <w:gridSpan w:val="3"/>
          <w:shd w:val="clear" w:color="auto" w:fill="auto"/>
          <w:vAlign w:val="center"/>
        </w:tcPr>
        <w:p w14:paraId="3B8DAC2B" w14:textId="153BFB0A" w:rsidR="00757D13" w:rsidRPr="00757D13" w:rsidRDefault="00EB233A" w:rsidP="00EB233A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91A73F1" wp14:editId="46DEBF10">
                <wp:extent cx="1153886" cy="491748"/>
                <wp:effectExtent l="0" t="0" r="8255" b="3810"/>
                <wp:docPr id="67490905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944" cy="504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12B660" w14:textId="77777777" w:rsidR="00757D13" w:rsidRPr="00757D13" w:rsidRDefault="00757D13" w:rsidP="00757D13">
          <w:pPr>
            <w:tabs>
              <w:tab w:val="left" w:pos="1309"/>
            </w:tabs>
            <w:jc w:val="center"/>
            <w:rPr>
              <w:rFonts w:cs="Arial"/>
              <w:color w:val="000000"/>
              <w:sz w:val="20"/>
              <w:szCs w:val="20"/>
            </w:rPr>
          </w:pPr>
        </w:p>
      </w:tc>
    </w:tr>
    <w:tr w:rsidR="00757D13" w:rsidRPr="00757D13" w14:paraId="15A01879" w14:textId="77777777" w:rsidTr="00111503">
      <w:tc>
        <w:tcPr>
          <w:tcW w:w="4039" w:type="dxa"/>
          <w:shd w:val="clear" w:color="auto" w:fill="auto"/>
        </w:tcPr>
        <w:p w14:paraId="5728F773" w14:textId="77777777" w:rsidR="00757D13" w:rsidRPr="00757D13" w:rsidRDefault="00757D13" w:rsidP="00757D1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57D13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shd w:val="clear" w:color="auto" w:fill="auto"/>
        </w:tcPr>
        <w:p w14:paraId="59A9E2BF" w14:textId="77777777" w:rsidR="00757D13" w:rsidRPr="00757D13" w:rsidRDefault="00757D13" w:rsidP="00757D13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shd w:val="clear" w:color="auto" w:fill="auto"/>
        </w:tcPr>
        <w:p w14:paraId="656CAFC5" w14:textId="4A9E62BD" w:rsidR="00757D13" w:rsidRPr="00757D13" w:rsidRDefault="00757D13" w:rsidP="00757D13">
          <w:pPr>
            <w:jc w:val="right"/>
            <w:rPr>
              <w:rFonts w:cs="Arial"/>
              <w:sz w:val="16"/>
              <w:szCs w:val="16"/>
            </w:rPr>
          </w:pPr>
          <w:r w:rsidRPr="00757D1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39D78FC2" w14:textId="77777777" w:rsidR="00757D13" w:rsidRPr="00757D13" w:rsidRDefault="00757D13" w:rsidP="00757D13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1DB2C8FD" w14:textId="77777777" w:rsidR="00757D13" w:rsidRPr="00757D13" w:rsidRDefault="00757D13" w:rsidP="00757D13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5DEAD4FD" w14:textId="3E6DB5CE" w:rsidR="00336FE6" w:rsidRDefault="00336FE6"/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02230248">
    <w:abstractNumId w:val="3"/>
  </w:num>
  <w:num w:numId="2" w16cid:durableId="618536232">
    <w:abstractNumId w:val="5"/>
  </w:num>
  <w:num w:numId="3" w16cid:durableId="309791438">
    <w:abstractNumId w:val="2"/>
  </w:num>
  <w:num w:numId="4" w16cid:durableId="614562137">
    <w:abstractNumId w:val="1"/>
  </w:num>
  <w:num w:numId="5" w16cid:durableId="925578161">
    <w:abstractNumId w:val="4"/>
  </w:num>
  <w:num w:numId="6" w16cid:durableId="830491094">
    <w:abstractNumId w:val="0"/>
  </w:num>
  <w:num w:numId="7" w16cid:durableId="472017446">
    <w:abstractNumId w:val="7"/>
  </w:num>
  <w:num w:numId="8" w16cid:durableId="14431907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01A"/>
    <w:rsid w:val="00087BED"/>
    <w:rsid w:val="00096243"/>
    <w:rsid w:val="00096BE4"/>
    <w:rsid w:val="000A4E45"/>
    <w:rsid w:val="000B4FDB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1503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604BB"/>
    <w:rsid w:val="00367250"/>
    <w:rsid w:val="00370866"/>
    <w:rsid w:val="0037231D"/>
    <w:rsid w:val="00381651"/>
    <w:rsid w:val="003A01F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2320"/>
    <w:rsid w:val="005A785E"/>
    <w:rsid w:val="005B230F"/>
    <w:rsid w:val="005B253B"/>
    <w:rsid w:val="005B3910"/>
    <w:rsid w:val="005B5736"/>
    <w:rsid w:val="005B64DE"/>
    <w:rsid w:val="005C4C41"/>
    <w:rsid w:val="005C700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57D13"/>
    <w:rsid w:val="00767A5A"/>
    <w:rsid w:val="00780396"/>
    <w:rsid w:val="0078319E"/>
    <w:rsid w:val="00783525"/>
    <w:rsid w:val="007838D2"/>
    <w:rsid w:val="007B3F60"/>
    <w:rsid w:val="007C7BFB"/>
    <w:rsid w:val="007D302C"/>
    <w:rsid w:val="007D4174"/>
    <w:rsid w:val="007E0866"/>
    <w:rsid w:val="007E31E3"/>
    <w:rsid w:val="007F02EE"/>
    <w:rsid w:val="007F3757"/>
    <w:rsid w:val="007F4AC2"/>
    <w:rsid w:val="007F54EE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E7D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2D65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FAE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1FC0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657AB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0E8A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233A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D4F0B17"/>
    <w:rsid w:val="0DAC477F"/>
    <w:rsid w:val="15B23903"/>
    <w:rsid w:val="3B6A26EB"/>
    <w:rsid w:val="4DDA2D79"/>
    <w:rsid w:val="55071503"/>
    <w:rsid w:val="68B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11150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3" ma:contentTypeDescription="Ustvari nov dokument." ma:contentTypeScope="" ma:versionID="8fd7ce7249d57619cfc2c132c872a6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808d2ed9f75a54ab59c0e67cec2f99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F60A21-783D-428A-9233-845B2FFFE4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6D0276-0F13-4A57-BE2B-B263AA411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94</Words>
  <Characters>868</Characters>
  <Application>Microsoft Office Word</Application>
  <DocSecurity>0</DocSecurity>
  <Lines>7</Lines>
  <Paragraphs>1</Paragraphs>
  <ScaleCrop>false</ScaleCrop>
  <Company>ZRSBR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40</cp:revision>
  <cp:lastPrinted>2016-06-20T06:30:00Z</cp:lastPrinted>
  <dcterms:created xsi:type="dcterms:W3CDTF">2018-07-24T11:47:00Z</dcterms:created>
  <dcterms:modified xsi:type="dcterms:W3CDTF">2024-03-25T13:05:00Z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